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91A38" w14:textId="77777777" w:rsidR="00FC60A3" w:rsidRPr="00AB1638" w:rsidRDefault="00BC548D" w:rsidP="00FC60A3">
      <w:pPr>
        <w:pStyle w:val="NormalBold"/>
        <w:jc w:val="center"/>
        <w:rPr>
          <w:sz w:val="28"/>
          <w:szCs w:val="28"/>
        </w:rPr>
      </w:pPr>
      <w:bookmarkStart w:id="0" w:name="_Hlk74833100"/>
      <w:r>
        <w:rPr>
          <w:noProof/>
          <w:sz w:val="28"/>
          <w:szCs w:val="28"/>
        </w:rPr>
        <w:pict w14:anchorId="4DEEB2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FC60A3" w:rsidRPr="00AB1638">
        <w:rPr>
          <w:sz w:val="28"/>
          <w:szCs w:val="28"/>
        </w:rPr>
        <w:t xml:space="preserve">OCR Level 1 </w:t>
      </w:r>
      <w:r w:rsidR="00FC60A3">
        <w:rPr>
          <w:sz w:val="28"/>
          <w:szCs w:val="28"/>
        </w:rPr>
        <w:t xml:space="preserve">in IT User Skills </w:t>
      </w:r>
      <w:r w:rsidR="00FC60A3" w:rsidRPr="00AB1638">
        <w:rPr>
          <w:sz w:val="28"/>
          <w:szCs w:val="28"/>
        </w:rPr>
        <w:t>ITQ</w:t>
      </w:r>
    </w:p>
    <w:bookmarkEnd w:id="0"/>
    <w:p w14:paraId="69DE3AB5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0D7F25F9" w14:textId="77777777" w:rsidR="0036537B" w:rsidRDefault="0036537B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61: IT Software Fundamentals Level 1 (Credit Value 3)</w:t>
      </w:r>
    </w:p>
    <w:p w14:paraId="61E06A5E" w14:textId="77777777" w:rsidR="00CF0CC0" w:rsidRDefault="00CF0CC0" w:rsidP="00CF0CC0">
      <w:pPr>
        <w:rPr>
          <w:bCs/>
          <w:sz w:val="16"/>
        </w:rPr>
      </w:pPr>
    </w:p>
    <w:p w14:paraId="795D78BA" w14:textId="77777777" w:rsidR="00EA5EAC" w:rsidRDefault="00EA5EAC" w:rsidP="00CF0CC0">
      <w:pPr>
        <w:rPr>
          <w:bCs/>
          <w:sz w:val="16"/>
        </w:rPr>
      </w:pPr>
    </w:p>
    <w:p w14:paraId="11ED7CF2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886140" w14:paraId="0BCA653E" w14:textId="77777777" w:rsidTr="00886140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0FAD" w14:textId="77777777" w:rsidR="00EF4ABA" w:rsidRPr="000E6839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E694FCB" w14:textId="77799953" w:rsidR="00EF4ABA" w:rsidRPr="000E6839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E076" w14:textId="77777777" w:rsidR="00EF4ABA" w:rsidRPr="00886140" w:rsidRDefault="00EF4ABA" w:rsidP="00886140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CDD0" w14:textId="77777777" w:rsidR="00EF4ABA" w:rsidRPr="000E6839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C4D47DB" w14:textId="54196B6C" w:rsidR="00EF4ABA" w:rsidRPr="00886140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6E9AB657" w14:textId="77777777" w:rsidR="00CF0CC0" w:rsidRDefault="00CF0CC0" w:rsidP="00CF0CC0">
      <w:pPr>
        <w:pStyle w:val="Normal1"/>
      </w:pPr>
    </w:p>
    <w:p w14:paraId="40521800" w14:textId="77777777" w:rsidR="0090659A" w:rsidRDefault="0090659A" w:rsidP="00CF0CC0">
      <w:pPr>
        <w:pStyle w:val="Normal1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286F7D29" w14:textId="77777777" w:rsidR="00CF0846" w:rsidRDefault="00CF0846" w:rsidP="00CF0846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58215A78" w14:textId="77777777" w:rsidR="00CF0846" w:rsidRDefault="00CF0846" w:rsidP="00CF0846">
      <w:pPr>
        <w:pStyle w:val="Normal1"/>
      </w:pPr>
    </w:p>
    <w:p w14:paraId="12989FDD" w14:textId="77777777" w:rsidR="00CF0846" w:rsidRDefault="00CF0846" w:rsidP="00877B7A">
      <w:pPr>
        <w:pStyle w:val="Normal1"/>
      </w:pPr>
      <w:r>
        <w:t xml:space="preserve">Centre assessors </w:t>
      </w:r>
      <w:r w:rsidRPr="00877B7A">
        <w:rPr>
          <w:b/>
        </w:rPr>
        <w:t>must</w:t>
      </w:r>
      <w:r>
        <w:t xml:space="preserve"> assess the candidate’s work prior to submission.</w:t>
      </w:r>
    </w:p>
    <w:p w14:paraId="043994D7" w14:textId="77777777" w:rsidR="00CF0846" w:rsidRDefault="00CF0846" w:rsidP="00877B7A">
      <w:pPr>
        <w:pStyle w:val="Normal1"/>
      </w:pPr>
    </w:p>
    <w:p w14:paraId="300FAE62" w14:textId="77777777" w:rsidR="00CF0846" w:rsidRDefault="00CF0846" w:rsidP="00877B7A">
      <w:pPr>
        <w:pStyle w:val="Normal1"/>
      </w:pPr>
      <w:r>
        <w:t>Only units that have been achieved should be submitted for moderation.</w:t>
      </w:r>
    </w:p>
    <w:p w14:paraId="64A1BADE" w14:textId="77777777" w:rsidR="00CF0846" w:rsidRDefault="00CF0846" w:rsidP="00877B7A">
      <w:pPr>
        <w:pStyle w:val="Normal1"/>
      </w:pPr>
    </w:p>
    <w:p w14:paraId="2B8ACB9D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06B20E45" w14:textId="77777777" w:rsidR="00CF0846" w:rsidRPr="00D70932" w:rsidRDefault="00CF0846" w:rsidP="00CF0846"/>
    <w:p w14:paraId="77DA246F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842F95">
        <w:rPr>
          <w:b/>
          <w:bCs/>
          <w:i/>
          <w:sz w:val="22"/>
          <w:szCs w:val="22"/>
        </w:rPr>
        <w:t>in bold</w:t>
      </w:r>
      <w:r w:rsidR="00842F95" w:rsidRPr="00842F95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6B4BF72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5F213B79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8F3809A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50996026" w14:textId="77777777" w:rsidR="00985B0B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6809B1A3" w14:textId="77777777" w:rsidTr="00877B7A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A613B" w14:textId="77777777" w:rsidR="00461787" w:rsidRPr="00877B7A" w:rsidRDefault="005E5C27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40DC97" w14:textId="77777777" w:rsidR="00461787" w:rsidRPr="00877B7A" w:rsidRDefault="005E5C27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75B639F" w14:textId="77777777" w:rsidR="00461787" w:rsidRPr="00877B7A" w:rsidRDefault="002C3526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6B253D" w14:paraId="6DAE49F7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A31D" w14:textId="77777777" w:rsidR="0036537B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A1</w:t>
            </w:r>
            <w:r w:rsid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Select and use software applications to meet needs and solve problems.</w:t>
            </w:r>
          </w:p>
          <w:p w14:paraId="68AE74C3" w14:textId="77777777" w:rsidR="0036537B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A1.1 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Identify different software applications and give examples of their use</w:t>
            </w:r>
          </w:p>
          <w:p w14:paraId="07C245E5" w14:textId="77777777" w:rsidR="0036537B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A1.2 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Select and use appropriate software applications to develop, produce and present different types of information t</w:t>
            </w:r>
            <w:r w:rsidR="00877B7A">
              <w:rPr>
                <w:rFonts w:cs="Arial"/>
                <w:color w:val="000000"/>
                <w:sz w:val="21"/>
                <w:szCs w:val="21"/>
                <w:lang w:eastAsia="en-GB"/>
              </w:rPr>
              <w:t>o meet needs and solve problems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8A1" w14:textId="77777777" w:rsidR="002C3526" w:rsidRPr="00877B7A" w:rsidRDefault="0036537B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>A</w:t>
            </w:r>
            <w:r w:rsidR="005657E8" w:rsidRPr="00877B7A">
              <w:rPr>
                <w:szCs w:val="22"/>
              </w:rPr>
              <w:t>1.1&amp;</w:t>
            </w:r>
            <w:r w:rsidRPr="00877B7A">
              <w:rPr>
                <w:szCs w:val="22"/>
              </w:rPr>
              <w:t xml:space="preserve">1.2 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>There should be evidence of using at least two different software applications</w:t>
            </w:r>
          </w:p>
          <w:p w14:paraId="7357E94B" w14:textId="77777777" w:rsidR="0036537B" w:rsidRPr="00877B7A" w:rsidRDefault="0036537B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 Use: open and close applications; switch between applications.</w:t>
            </w:r>
          </w:p>
          <w:p w14:paraId="0E9DD62A" w14:textId="77777777" w:rsidR="0036537B" w:rsidRPr="00877B7A" w:rsidRDefault="0036537B" w:rsidP="00985B0B">
            <w:pPr>
              <w:pStyle w:val="Examples"/>
              <w:rPr>
                <w:rFonts w:cs="Arial"/>
                <w:iCs/>
                <w:lang w:val="en-GB" w:eastAsia="en-GB"/>
              </w:rPr>
            </w:pPr>
            <w:r w:rsidRPr="00877B7A">
              <w:rPr>
                <w:rFonts w:cs="Arial"/>
                <w:iCs/>
                <w:lang w:val="en-GB" w:eastAsia="en-GB"/>
              </w:rPr>
              <w:t>Software applications: word processing, spreadsheets, graphics, Internet browser, e-mail, audio and video software, web authoring software.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2DBCBB" w14:textId="2ABAF763" w:rsidR="006B253D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529B86CF" w14:textId="77777777" w:rsidTr="00663240">
        <w:trPr>
          <w:trHeight w:val="125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887B" w14:textId="77777777" w:rsidR="002C3526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A1.3 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Identify what types of information are needed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CB59" w14:textId="77777777" w:rsidR="00990A72" w:rsidRPr="00877B7A" w:rsidRDefault="0036537B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 xml:space="preserve">A1.3 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>At least two different types of information should be used within the software applications.</w:t>
            </w:r>
          </w:p>
          <w:p w14:paraId="1A1DE80E" w14:textId="77777777" w:rsidR="00842F95" w:rsidRPr="00842F95" w:rsidRDefault="0036537B" w:rsidP="00663240">
            <w:pPr>
              <w:pStyle w:val="Examples"/>
              <w:rPr>
                <w:lang w:val="en-GB"/>
              </w:rPr>
            </w:pPr>
            <w:r w:rsidRPr="00877B7A">
              <w:rPr>
                <w:rFonts w:cs="Arial"/>
                <w:b/>
                <w:iCs/>
                <w:lang w:val="en-GB" w:eastAsia="en-GB"/>
              </w:rPr>
              <w:t>Examples:</w:t>
            </w:r>
            <w:r w:rsidRPr="00877B7A">
              <w:rPr>
                <w:rFonts w:cs="Arial"/>
                <w:iCs/>
                <w:lang w:val="en-GB" w:eastAsia="en-GB"/>
              </w:rPr>
              <w:t xml:space="preserve">  Types of information: Text, numbers, images, graphics, sound, data records.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C28F2" w14:textId="61B1493C" w:rsidR="002C3526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38F8433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23CF5991" w14:textId="77777777" w:rsidR="00877B7A" w:rsidRDefault="00877B7A"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0C7E084E" w14:textId="77777777" w:rsidTr="00877B7A">
        <w:trPr>
          <w:trHeight w:val="414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BDCA0" w14:textId="77777777" w:rsidR="00283DAA" w:rsidRPr="00877B7A" w:rsidRDefault="00283DAA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BD4DF" w14:textId="77777777" w:rsidR="00283DAA" w:rsidRPr="00877B7A" w:rsidRDefault="00283DAA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2623453" w14:textId="77777777" w:rsidR="00283DAA" w:rsidRPr="00877B7A" w:rsidRDefault="00283DAA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283DAA" w14:paraId="0A7F804A" w14:textId="77777777" w:rsidTr="00877B7A">
        <w:trPr>
          <w:trHeight w:val="254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5BFF" w14:textId="77777777" w:rsidR="00BC0AD1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A2</w:t>
            </w:r>
            <w:r w:rsid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Enter, develop and format different types of information to suit its meaning and purpose.</w:t>
            </w:r>
          </w:p>
          <w:p w14:paraId="6703374B" w14:textId="77777777" w:rsidR="0036537B" w:rsidRPr="00877B7A" w:rsidRDefault="0036537B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A2.1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Enter, organise and format different types of information to meet needs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17DC" w14:textId="77777777" w:rsidR="00BC0AD1" w:rsidRPr="000E6839" w:rsidRDefault="00BC0AD1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lang w:val="en-GB"/>
              </w:rPr>
            </w:pPr>
            <w:r w:rsidRPr="00877B7A">
              <w:t>A2.1</w:t>
            </w:r>
            <w:r w:rsidR="00877B7A">
              <w:t xml:space="preserve"> </w:t>
            </w:r>
            <w:r w:rsidRPr="00877B7A">
              <w:t xml:space="preserve"> </w:t>
            </w:r>
            <w:r w:rsidR="0036537B" w:rsidRPr="00877B7A">
              <w:t>There should be evidence of two different ways of organising information and formatting two d</w:t>
            </w:r>
            <w:r w:rsidR="00877B7A">
              <w:t>ifferent types of information.</w:t>
            </w:r>
          </w:p>
          <w:p w14:paraId="5138FDB5" w14:textId="77777777" w:rsidR="00663240" w:rsidRPr="00877B7A" w:rsidRDefault="006632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 Organise information – headings, lists, tables, use of templates, sort, charts and graphs, records, simple calculations. </w:t>
            </w:r>
          </w:p>
          <w:p w14:paraId="1269D7BC" w14:textId="77777777" w:rsidR="00663240" w:rsidRPr="000E6839" w:rsidRDefault="00663240" w:rsidP="00663240">
            <w:pPr>
              <w:pStyle w:val="Examples"/>
              <w:rPr>
                <w:sz w:val="22"/>
                <w:lang w:val="en-GB"/>
              </w:rPr>
            </w:pPr>
            <w:r w:rsidRPr="00877B7A">
              <w:rPr>
                <w:iCs/>
                <w:lang w:val="en-GB"/>
              </w:rPr>
              <w:t>Format information: Formatting techniques appropriate to the type of information e.g. text – bullets, numbering, alignment, tabs, line spacing, colour, font, style, size, simple tables; numbers – currency, percentages, number of decimal places; images – size, position.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F11C" w14:textId="4452E6C9" w:rsidR="00283DAA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2A77DDBA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470" w14:textId="77777777" w:rsidR="00283DAA" w:rsidRPr="00877B7A" w:rsidRDefault="00BC0AD1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A2.2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Apply editing techniques to refine information as required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2D0" w14:textId="77777777" w:rsidR="00283DAA" w:rsidRPr="00877B7A" w:rsidRDefault="00BC0AD1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>A2.2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 xml:space="preserve"> There should be evidence of at least three editing techniques used</w:t>
            </w:r>
            <w:r w:rsidR="00663240" w:rsidRPr="00877B7A">
              <w:rPr>
                <w:szCs w:val="22"/>
              </w:rPr>
              <w:t>.</w:t>
            </w:r>
          </w:p>
          <w:p w14:paraId="3D0869EF" w14:textId="77777777" w:rsidR="00663240" w:rsidRPr="00877B7A" w:rsidRDefault="006632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rFonts w:cs="Times New Roman"/>
                <w:iCs/>
                <w:color w:val="auto"/>
                <w:sz w:val="20"/>
                <w:szCs w:val="20"/>
                <w:lang w:eastAsia="en-US"/>
              </w:rPr>
              <w:t xml:space="preserve">   Editing techniques appropriate to the type of information e.g. select, copy, cut, paste, undo, redo, drag and drop, find, replace, insert, delete, size, crop, position.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BD89" w14:textId="1DA3912B" w:rsidR="00283DAA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4470D" w14:paraId="4109CA78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1CF" w14:textId="77777777" w:rsidR="00F4470D" w:rsidRPr="00877B7A" w:rsidRDefault="00BC0AD1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A2.3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Combine information of different forms or from different sources</w:t>
            </w:r>
            <w:r w:rsidR="005657E8"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to meet needs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8DA" w14:textId="77777777" w:rsidR="00F4470D" w:rsidRPr="00877B7A" w:rsidRDefault="00BC0AD1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 xml:space="preserve">A2.3 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>Evidence of combining at least two different forms of information and/or inform</w:t>
            </w:r>
            <w:r w:rsidR="005657E8" w:rsidRPr="00877B7A">
              <w:rPr>
                <w:szCs w:val="22"/>
              </w:rPr>
              <w:t>ation from different sources to meet needs.</w:t>
            </w:r>
          </w:p>
          <w:p w14:paraId="49D3A731" w14:textId="77777777" w:rsidR="00842F95" w:rsidRPr="00842F95" w:rsidRDefault="00663240" w:rsidP="00BC0AD1">
            <w:pPr>
              <w:pStyle w:val="Examples"/>
              <w:rPr>
                <w:lang w:val="en-GB"/>
              </w:rPr>
            </w:pPr>
            <w:r w:rsidRPr="00877B7A">
              <w:rPr>
                <w:b/>
                <w:iCs/>
                <w:lang w:val="en-GB"/>
              </w:rPr>
              <w:t>Examples:</w:t>
            </w:r>
            <w:r w:rsidRPr="00877B7A">
              <w:rPr>
                <w:iCs/>
                <w:lang w:val="en-GB"/>
              </w:rPr>
              <w:t xml:space="preserve"> Combine information: Combine images with text (e.g. photo with captions), presentation with audio and/or video, numbers with charts and graphs.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1CE07" w14:textId="07DDF648" w:rsidR="00F4470D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C0AD1" w14:paraId="516C7637" w14:textId="77777777" w:rsidTr="00985B0B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4F6" w14:textId="77777777" w:rsidR="00BC0AD1" w:rsidRPr="00877B7A" w:rsidRDefault="00BC0AD1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A2.4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Select and use appropriate page layouts to present information effectively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9344" w14:textId="77777777" w:rsidR="00BC0AD1" w:rsidRPr="00877B7A" w:rsidRDefault="00BC0AD1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>A2.4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 xml:space="preserve"> The page layout should be appropriate for the final product.</w:t>
            </w:r>
          </w:p>
          <w:p w14:paraId="7F5B5FA1" w14:textId="77777777" w:rsidR="00BC0AD1" w:rsidRPr="000E6839" w:rsidRDefault="00663240" w:rsidP="00877B7A">
            <w:pPr>
              <w:pStyle w:val="Default"/>
              <w:spacing w:after="40"/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Page Layout: Size, orientation, margins, page numbers, date and time.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0B213" w14:textId="1C040224" w:rsidR="00BC0AD1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9A0D69C" w14:textId="77777777" w:rsidR="00283DAA" w:rsidRPr="00877B7A" w:rsidRDefault="00F107C2" w:rsidP="00877B7A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1AB26C0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016DEE3A" w14:textId="77777777" w:rsidTr="00877B7A">
        <w:trPr>
          <w:trHeight w:val="414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DFA6A25" w14:textId="77777777" w:rsidR="00A671DF" w:rsidRPr="00877B7A" w:rsidRDefault="00A671DF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C6D17A" w14:textId="77777777" w:rsidR="00A671DF" w:rsidRPr="00877B7A" w:rsidRDefault="00A671DF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85F0C76" w14:textId="77777777" w:rsidR="00A671DF" w:rsidRPr="00877B7A" w:rsidRDefault="00E85712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671DF" w14:paraId="20E46AA8" w14:textId="77777777" w:rsidTr="00E05940">
        <w:trPr>
          <w:trHeight w:val="1703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7158D500" w14:textId="77777777" w:rsidR="00663240" w:rsidRPr="00877B7A" w:rsidRDefault="006632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A3 </w:t>
            </w:r>
            <w:r w:rsid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Present information in ways that </w:t>
            </w:r>
            <w:r w:rsidR="00B25C36"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is</w:t>
            </w: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 fit for purpose and audience.</w:t>
            </w:r>
          </w:p>
          <w:p w14:paraId="77F04819" w14:textId="77777777" w:rsidR="00663240" w:rsidRPr="00877B7A" w:rsidRDefault="006632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A3.1 </w:t>
            </w:r>
            <w:r w:rsidR="00E05940"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Work accurately and proof-read using software facilities where appropriate for the task.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80AF06D" w14:textId="77777777" w:rsidR="00A671DF" w:rsidRPr="00877B7A" w:rsidRDefault="00E05940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 xml:space="preserve">A3.1 </w:t>
            </w:r>
            <w:r w:rsidR="00877B7A">
              <w:rPr>
                <w:szCs w:val="22"/>
              </w:rPr>
              <w:t xml:space="preserve"> </w:t>
            </w:r>
            <w:r w:rsidR="00663240" w:rsidRPr="00877B7A">
              <w:rPr>
                <w:szCs w:val="22"/>
              </w:rPr>
              <w:t>There should be evidence of checking the accuracy of the work and include before and after amendments.</w:t>
            </w:r>
          </w:p>
          <w:p w14:paraId="36B65D7D" w14:textId="77777777" w:rsidR="00663240" w:rsidRPr="00877B7A" w:rsidRDefault="006632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t xml:space="preserve"> </w:t>
            </w:r>
            <w:r w:rsidRPr="00877B7A">
              <w:rPr>
                <w:iCs/>
                <w:color w:val="auto"/>
                <w:sz w:val="20"/>
                <w:szCs w:val="20"/>
              </w:rPr>
              <w:t>Work accurately and proof-read:  Ensure meaning is clear, seek views of others, check spelling, check calculations, ensure consistent layout, print preview.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D2D60BA" w14:textId="6E360F17" w:rsidR="00A671DF" w:rsidRPr="00877B7A" w:rsidRDefault="00F107C2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15086B7C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383" w14:textId="77777777" w:rsidR="00A671DF" w:rsidRPr="00877B7A" w:rsidRDefault="00E059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A3.2 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Produce information that is fit for purpose and audience using commonly </w:t>
            </w:r>
            <w:r w:rsidR="00877B7A">
              <w:rPr>
                <w:rFonts w:cs="Arial"/>
                <w:color w:val="000000"/>
                <w:sz w:val="21"/>
                <w:szCs w:val="21"/>
                <w:lang w:eastAsia="en-GB"/>
              </w:rPr>
              <w:t>accepted layouts as appropriate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98B" w14:textId="77777777" w:rsidR="00213BC1" w:rsidRPr="00877B7A" w:rsidRDefault="00E05940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 xml:space="preserve">A3.2 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 xml:space="preserve">At least two different examples </w:t>
            </w:r>
            <w:r w:rsidR="00477D2D" w:rsidRPr="00877B7A">
              <w:rPr>
                <w:szCs w:val="22"/>
              </w:rPr>
              <w:t xml:space="preserve">of information that fits purpose </w:t>
            </w:r>
            <w:r w:rsidRPr="00877B7A">
              <w:rPr>
                <w:szCs w:val="22"/>
              </w:rPr>
              <w:t>should be presented.</w:t>
            </w:r>
          </w:p>
          <w:p w14:paraId="6605C433" w14:textId="77777777" w:rsidR="00E05940" w:rsidRPr="00877B7A" w:rsidRDefault="00E059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 xml:space="preserve">Examples: 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Information fit for purpose: Letter, memo, report, newsletter, poster, information sheet, webpage, multi-media presentation, budget, invoice, stock list, database fields.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4B60B" w14:textId="2CD0356D" w:rsidR="00A671DF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F104351" w14:textId="77777777" w:rsidR="00990A72" w:rsidRDefault="00990A72">
      <w:pPr>
        <w:rPr>
          <w:b/>
        </w:rPr>
      </w:pPr>
    </w:p>
    <w:p w14:paraId="2DF38160" w14:textId="77777777" w:rsidR="00E05940" w:rsidRPr="001C4E7B" w:rsidRDefault="00E05940" w:rsidP="00E05940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71B6F898" w14:textId="77777777" w:rsidR="00877B7A" w:rsidRDefault="00877B7A"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E05940" w14:paraId="6AD51500" w14:textId="77777777" w:rsidTr="00877B7A">
        <w:trPr>
          <w:trHeight w:val="42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36BCC51" w14:textId="77777777" w:rsidR="00E05940" w:rsidRPr="00877B7A" w:rsidRDefault="00E05940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8A04E3" w14:textId="77777777" w:rsidR="00E05940" w:rsidRPr="00877B7A" w:rsidRDefault="00E05940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EA3A8E" w14:textId="77777777" w:rsidR="00E05940" w:rsidRPr="00877B7A" w:rsidRDefault="00E05940" w:rsidP="00877B7A">
            <w:pPr>
              <w:rPr>
                <w:b/>
                <w:sz w:val="22"/>
                <w:szCs w:val="22"/>
              </w:rPr>
            </w:pPr>
            <w:r w:rsidRPr="00877B7A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E05940" w14:paraId="3525DF2E" w14:textId="77777777" w:rsidTr="00E05940">
        <w:trPr>
          <w:trHeight w:val="1703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B93A2C8" w14:textId="77777777" w:rsidR="00E05940" w:rsidRPr="00877B7A" w:rsidRDefault="00E059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A4 </w:t>
            </w:r>
            <w:r w:rsid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877B7A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Make effective use of IT tools and facilities to present information.</w:t>
            </w:r>
          </w:p>
          <w:p w14:paraId="39D876D9" w14:textId="77777777" w:rsidR="00E05940" w:rsidRPr="00877B7A" w:rsidRDefault="00E059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>A4.1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Review and modify work as it progresses to ensure the result is fit for purpose and audience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0543268" w14:textId="77777777" w:rsidR="00E05940" w:rsidRPr="00877B7A" w:rsidRDefault="00E05940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>A4.1</w:t>
            </w:r>
            <w:r w:rsidR="00877B7A">
              <w:rPr>
                <w:szCs w:val="22"/>
              </w:rPr>
              <w:t xml:space="preserve"> </w:t>
            </w:r>
            <w:r w:rsidRPr="00877B7A">
              <w:rPr>
                <w:szCs w:val="22"/>
              </w:rPr>
              <w:t xml:space="preserve"> There should be evidence of reviewing and modifying each piece of work on at least one occasion.</w:t>
            </w:r>
          </w:p>
          <w:p w14:paraId="791E95DF" w14:textId="77777777" w:rsidR="00E05940" w:rsidRPr="00877B7A" w:rsidRDefault="00E059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 Review and modify work: Evaluate the quality of the information used, produce drafts, review against initial plans, check with intended audience.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56880E7" w14:textId="0CCB564F" w:rsidR="00E05940" w:rsidRPr="00877B7A" w:rsidRDefault="00F107C2" w:rsidP="00E05940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05940" w14:paraId="584B124B" w14:textId="77777777" w:rsidTr="00E05940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C992" w14:textId="77777777" w:rsidR="00E05940" w:rsidRPr="00877B7A" w:rsidRDefault="00E05940" w:rsidP="00877B7A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A4.2 </w:t>
            </w:r>
            <w:r w:rsidRPr="00877B7A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Review the effectiveness of the IT tools selected to meet presentation needs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20E" w14:textId="77777777" w:rsidR="00E05940" w:rsidRPr="00877B7A" w:rsidRDefault="00E05940" w:rsidP="00877B7A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877B7A">
              <w:rPr>
                <w:szCs w:val="22"/>
              </w:rPr>
              <w:t xml:space="preserve">A4.2 </w:t>
            </w:r>
            <w:r w:rsidR="003925E7">
              <w:rPr>
                <w:szCs w:val="22"/>
              </w:rPr>
              <w:t xml:space="preserve"> </w:t>
            </w:r>
            <w:r w:rsidR="00477D2D" w:rsidRPr="00877B7A">
              <w:rPr>
                <w:szCs w:val="22"/>
              </w:rPr>
              <w:t>Review the IT tools used and evaluate their effectiveness</w:t>
            </w:r>
          </w:p>
          <w:p w14:paraId="1C99DFE2" w14:textId="77777777" w:rsidR="00E05940" w:rsidRPr="00877B7A" w:rsidRDefault="00E05940" w:rsidP="00877B7A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877B7A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877B7A">
              <w:rPr>
                <w:iCs/>
                <w:color w:val="auto"/>
                <w:sz w:val="20"/>
                <w:szCs w:val="20"/>
              </w:rPr>
              <w:t xml:space="preserve">  IT tools selection: Time taken, convenience, cost, quality, accuracy.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2EB10D" w14:textId="68D27BBC" w:rsidR="00E05940" w:rsidRPr="00877B7A" w:rsidRDefault="00F107C2" w:rsidP="00877B7A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309A787" w14:textId="77777777" w:rsidR="00640664" w:rsidRPr="003925E7" w:rsidRDefault="00640664" w:rsidP="00640664">
      <w:pPr>
        <w:rPr>
          <w:b/>
          <w:bCs/>
          <w:sz w:val="22"/>
          <w:szCs w:val="22"/>
        </w:rPr>
      </w:pPr>
      <w:r w:rsidRPr="003925E7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346CCF8B" w14:textId="77777777" w:rsidR="00640664" w:rsidRPr="003925E7" w:rsidRDefault="00640664" w:rsidP="00640664">
      <w:pPr>
        <w:rPr>
          <w:b/>
          <w:bCs/>
          <w:sz w:val="22"/>
          <w:szCs w:val="22"/>
        </w:rPr>
      </w:pPr>
    </w:p>
    <w:tbl>
      <w:tblPr>
        <w:tblW w:w="15452" w:type="dxa"/>
        <w:tblInd w:w="-176" w:type="dxa"/>
        <w:tblLook w:val="01E0" w:firstRow="1" w:lastRow="1" w:firstColumn="1" w:lastColumn="1" w:noHBand="0" w:noVBand="0"/>
      </w:tblPr>
      <w:tblGrid>
        <w:gridCol w:w="2211"/>
        <w:gridCol w:w="5444"/>
        <w:gridCol w:w="1560"/>
        <w:gridCol w:w="6237"/>
      </w:tblGrid>
      <w:tr w:rsidR="00640664" w:rsidRPr="00336C6F" w14:paraId="2C0C30AE" w14:textId="77777777" w:rsidTr="00E05940">
        <w:trPr>
          <w:trHeight w:val="478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2D7BE" w14:textId="77777777" w:rsidR="00640664" w:rsidRPr="000E6839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3FB8277" w14:textId="1DB17282" w:rsidR="00640664" w:rsidRPr="000E6839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0564" w14:textId="77777777" w:rsidR="00640664" w:rsidRPr="000E6839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4E0B854" w14:textId="481ED806" w:rsidR="00640664" w:rsidRPr="00886140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147D2ED2" w14:textId="77777777" w:rsidTr="00E05940">
        <w:trPr>
          <w:trHeight w:val="478"/>
        </w:trPr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4598" w14:textId="77777777" w:rsidR="00640664" w:rsidRPr="000E6839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0DED5E0" w14:textId="646E6EA0" w:rsidR="00640664" w:rsidRPr="000E6839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BD4E" w14:textId="77777777" w:rsidR="00640664" w:rsidRPr="000E6839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0E6839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9CE2564" w14:textId="4FB315B9" w:rsidR="00640664" w:rsidRPr="00886140" w:rsidRDefault="00FC60A3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 w:rsidRPr="004A65F2"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4A65F2">
              <w:rPr>
                <w:rFonts w:cs="Arial"/>
                <w:bCs/>
              </w:rPr>
              <w:instrText xml:space="preserve"> FORMTEXT </w:instrText>
            </w:r>
            <w:r w:rsidRPr="004A65F2">
              <w:rPr>
                <w:rFonts w:cs="Arial"/>
                <w:bCs/>
              </w:rPr>
            </w:r>
            <w:r w:rsidRPr="004A65F2">
              <w:rPr>
                <w:rFonts w:cs="Arial"/>
                <w:bCs/>
              </w:rPr>
              <w:fldChar w:fldCharType="separate"/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  <w:noProof/>
              </w:rPr>
              <w:t> </w:t>
            </w:r>
            <w:r w:rsidRPr="004A65F2">
              <w:rPr>
                <w:rFonts w:cs="Arial"/>
                <w:bCs/>
              </w:rPr>
              <w:fldChar w:fldCharType="end"/>
            </w:r>
          </w:p>
        </w:tc>
      </w:tr>
    </w:tbl>
    <w:p w14:paraId="2179D853" w14:textId="77777777" w:rsidR="00640664" w:rsidRPr="00842F95" w:rsidRDefault="00640664" w:rsidP="00842F95">
      <w:pPr>
        <w:rPr>
          <w:sz w:val="2"/>
          <w:szCs w:val="2"/>
        </w:rPr>
      </w:pPr>
    </w:p>
    <w:sectPr w:rsidR="00640664" w:rsidRPr="00842F95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C6C0EC" w14:textId="77777777" w:rsidR="0045028E" w:rsidRDefault="0045028E">
      <w:r>
        <w:separator/>
      </w:r>
    </w:p>
  </w:endnote>
  <w:endnote w:type="continuationSeparator" w:id="0">
    <w:p w14:paraId="0D9CE60A" w14:textId="77777777" w:rsidR="0045028E" w:rsidRDefault="0045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6D8B3" w14:textId="16AAEA82" w:rsidR="00C5078B" w:rsidRPr="00C5078B" w:rsidRDefault="00FC60A3" w:rsidP="00FC60A3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 xml:space="preserve">© OCR June 2021 </w:t>
    </w:r>
    <w:r w:rsidRPr="001E5012">
      <w:rPr>
        <w:b w:val="0"/>
        <w:sz w:val="16"/>
        <w:szCs w:val="16"/>
      </w:rPr>
      <w:t>OCR Level 1</w:t>
    </w:r>
    <w:r>
      <w:rPr>
        <w:b w:val="0"/>
        <w:sz w:val="16"/>
        <w:szCs w:val="16"/>
      </w:rPr>
      <w:t xml:space="preserve"> in IT User Skills</w:t>
    </w:r>
    <w:r w:rsidRPr="001E5012">
      <w:rPr>
        <w:b w:val="0"/>
        <w:sz w:val="16"/>
        <w:szCs w:val="16"/>
      </w:rPr>
      <w:t xml:space="preserve"> ITQ</w:t>
    </w:r>
    <w:bookmarkEnd w:id="1"/>
    <w:r w:rsidR="00C5078B" w:rsidRPr="00C5078B">
      <w:rPr>
        <w:b w:val="0"/>
        <w:sz w:val="16"/>
        <w:szCs w:val="16"/>
      </w:rPr>
      <w:tab/>
      <w:t xml:space="preserve">Evidence Checklist and Evidence Guide for: Unit </w:t>
    </w:r>
    <w:r w:rsidR="00C5078B">
      <w:rPr>
        <w:b w:val="0"/>
        <w:sz w:val="16"/>
        <w:szCs w:val="16"/>
      </w:rPr>
      <w:t>6</w:t>
    </w:r>
    <w:r w:rsidR="00C5078B" w:rsidRPr="00C5078B">
      <w:rPr>
        <w:b w:val="0"/>
        <w:sz w:val="16"/>
        <w:szCs w:val="16"/>
      </w:rPr>
      <w:t xml:space="preserve">1: </w:t>
    </w:r>
    <w:r w:rsidR="00C5078B">
      <w:rPr>
        <w:b w:val="0"/>
        <w:sz w:val="16"/>
        <w:szCs w:val="16"/>
      </w:rPr>
      <w:t xml:space="preserve">IT </w:t>
    </w:r>
    <w:r w:rsidR="00886140">
      <w:rPr>
        <w:b w:val="0"/>
        <w:sz w:val="16"/>
        <w:szCs w:val="16"/>
      </w:rPr>
      <w:t>s</w:t>
    </w:r>
    <w:r w:rsidR="00C5078B" w:rsidRPr="00C5078B">
      <w:rPr>
        <w:b w:val="0"/>
        <w:sz w:val="16"/>
        <w:szCs w:val="16"/>
      </w:rPr>
      <w:t xml:space="preserve">oftware </w:t>
    </w:r>
    <w:r w:rsidR="00886140">
      <w:rPr>
        <w:b w:val="0"/>
        <w:sz w:val="16"/>
        <w:szCs w:val="16"/>
      </w:rPr>
      <w:t>f</w:t>
    </w:r>
    <w:r w:rsidR="00C5078B">
      <w:rPr>
        <w:b w:val="0"/>
        <w:sz w:val="16"/>
        <w:szCs w:val="16"/>
      </w:rPr>
      <w:t xml:space="preserve">undamentals </w:t>
    </w:r>
    <w:r w:rsidR="00C5078B" w:rsidRPr="00C5078B">
      <w:rPr>
        <w:b w:val="0"/>
        <w:sz w:val="16"/>
        <w:szCs w:val="16"/>
      </w:rPr>
      <w:t xml:space="preserve">Level 1 (Credit Value </w:t>
    </w:r>
    <w:r w:rsidR="00C5078B">
      <w:rPr>
        <w:b w:val="0"/>
        <w:sz w:val="16"/>
        <w:szCs w:val="16"/>
      </w:rPr>
      <w:t>3</w:t>
    </w:r>
    <w:r w:rsidR="00C5078B" w:rsidRPr="00C5078B">
      <w:rPr>
        <w:b w:val="0"/>
        <w:sz w:val="16"/>
        <w:szCs w:val="16"/>
      </w:rPr>
      <w:t>)</w:t>
    </w:r>
    <w:r w:rsidR="00C5078B" w:rsidRPr="00C5078B">
      <w:rPr>
        <w:b w:val="0"/>
        <w:sz w:val="16"/>
        <w:szCs w:val="16"/>
      </w:rPr>
      <w:tab/>
    </w:r>
    <w:r w:rsidR="00C5078B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C5078B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C5078B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886140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C5078B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C8658B" w14:textId="77777777" w:rsidR="0045028E" w:rsidRDefault="0045028E">
      <w:r>
        <w:separator/>
      </w:r>
    </w:p>
  </w:footnote>
  <w:footnote w:type="continuationSeparator" w:id="0">
    <w:p w14:paraId="36017B39" w14:textId="77777777" w:rsidR="0045028E" w:rsidRDefault="004502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3E4B8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FCB9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8ED0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0C2E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D2D7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0E2F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75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2632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06A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CC25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53420"/>
    <w:multiLevelType w:val="hybridMultilevel"/>
    <w:tmpl w:val="DD1AA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2"/>
  </w:num>
  <w:num w:numId="9">
    <w:abstractNumId w:val="1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537B"/>
    <w:rsid w:val="00051146"/>
    <w:rsid w:val="0008605C"/>
    <w:rsid w:val="00096494"/>
    <w:rsid w:val="000C7CDD"/>
    <w:rsid w:val="000D25FD"/>
    <w:rsid w:val="000D74B0"/>
    <w:rsid w:val="000E6251"/>
    <w:rsid w:val="000E6839"/>
    <w:rsid w:val="00105500"/>
    <w:rsid w:val="001175DC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C3526"/>
    <w:rsid w:val="0031393A"/>
    <w:rsid w:val="00314F3D"/>
    <w:rsid w:val="003474A3"/>
    <w:rsid w:val="00357358"/>
    <w:rsid w:val="00363BE9"/>
    <w:rsid w:val="0036537B"/>
    <w:rsid w:val="00366F82"/>
    <w:rsid w:val="00373247"/>
    <w:rsid w:val="003925E7"/>
    <w:rsid w:val="003A2511"/>
    <w:rsid w:val="003B68A2"/>
    <w:rsid w:val="003C64F0"/>
    <w:rsid w:val="003F7B3E"/>
    <w:rsid w:val="004035F9"/>
    <w:rsid w:val="0045028E"/>
    <w:rsid w:val="00461787"/>
    <w:rsid w:val="0046542A"/>
    <w:rsid w:val="00476EBD"/>
    <w:rsid w:val="00477D2D"/>
    <w:rsid w:val="00483A47"/>
    <w:rsid w:val="004A30B3"/>
    <w:rsid w:val="004C4A43"/>
    <w:rsid w:val="004C529F"/>
    <w:rsid w:val="004C62D3"/>
    <w:rsid w:val="004D604E"/>
    <w:rsid w:val="004D6573"/>
    <w:rsid w:val="004E659E"/>
    <w:rsid w:val="004F4826"/>
    <w:rsid w:val="005174BC"/>
    <w:rsid w:val="005178F6"/>
    <w:rsid w:val="00532DDA"/>
    <w:rsid w:val="005408B7"/>
    <w:rsid w:val="0054329C"/>
    <w:rsid w:val="00557585"/>
    <w:rsid w:val="0056212E"/>
    <w:rsid w:val="005657E8"/>
    <w:rsid w:val="0057118E"/>
    <w:rsid w:val="005E5C27"/>
    <w:rsid w:val="00631522"/>
    <w:rsid w:val="00640664"/>
    <w:rsid w:val="00643A03"/>
    <w:rsid w:val="00663240"/>
    <w:rsid w:val="0067431C"/>
    <w:rsid w:val="006776DC"/>
    <w:rsid w:val="00681AD7"/>
    <w:rsid w:val="006916DA"/>
    <w:rsid w:val="006B253D"/>
    <w:rsid w:val="006C5629"/>
    <w:rsid w:val="006F0306"/>
    <w:rsid w:val="00704141"/>
    <w:rsid w:val="00711DF6"/>
    <w:rsid w:val="00722992"/>
    <w:rsid w:val="007272D3"/>
    <w:rsid w:val="007360DE"/>
    <w:rsid w:val="00740FE3"/>
    <w:rsid w:val="00773F4F"/>
    <w:rsid w:val="00785B1A"/>
    <w:rsid w:val="00793346"/>
    <w:rsid w:val="007A7151"/>
    <w:rsid w:val="007C3645"/>
    <w:rsid w:val="007D4E46"/>
    <w:rsid w:val="007D5D7B"/>
    <w:rsid w:val="007E13F3"/>
    <w:rsid w:val="007E2D5E"/>
    <w:rsid w:val="007F3FA7"/>
    <w:rsid w:val="00832EED"/>
    <w:rsid w:val="00842F95"/>
    <w:rsid w:val="00856DEC"/>
    <w:rsid w:val="008624DD"/>
    <w:rsid w:val="0086284A"/>
    <w:rsid w:val="00877B7A"/>
    <w:rsid w:val="00886140"/>
    <w:rsid w:val="008878D3"/>
    <w:rsid w:val="008908FF"/>
    <w:rsid w:val="0089110F"/>
    <w:rsid w:val="008A4947"/>
    <w:rsid w:val="008E31ED"/>
    <w:rsid w:val="008E4A7F"/>
    <w:rsid w:val="0090659A"/>
    <w:rsid w:val="00917151"/>
    <w:rsid w:val="009620A8"/>
    <w:rsid w:val="00962BC6"/>
    <w:rsid w:val="00973FDC"/>
    <w:rsid w:val="00974C2A"/>
    <w:rsid w:val="00980B47"/>
    <w:rsid w:val="00985B0B"/>
    <w:rsid w:val="00990A6D"/>
    <w:rsid w:val="00990A72"/>
    <w:rsid w:val="009B7D88"/>
    <w:rsid w:val="009D26C9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25C36"/>
    <w:rsid w:val="00B54F0B"/>
    <w:rsid w:val="00BA357B"/>
    <w:rsid w:val="00BB1A08"/>
    <w:rsid w:val="00BC0AD1"/>
    <w:rsid w:val="00BC48E9"/>
    <w:rsid w:val="00BC548D"/>
    <w:rsid w:val="00C13BFF"/>
    <w:rsid w:val="00C20008"/>
    <w:rsid w:val="00C208DA"/>
    <w:rsid w:val="00C30584"/>
    <w:rsid w:val="00C5042E"/>
    <w:rsid w:val="00C5078B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34756"/>
    <w:rsid w:val="00D61501"/>
    <w:rsid w:val="00DA78B6"/>
    <w:rsid w:val="00DD15CB"/>
    <w:rsid w:val="00DD4398"/>
    <w:rsid w:val="00DD4B83"/>
    <w:rsid w:val="00DF477E"/>
    <w:rsid w:val="00DF720A"/>
    <w:rsid w:val="00E05940"/>
    <w:rsid w:val="00E21495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07C2"/>
    <w:rsid w:val="00F117F0"/>
    <w:rsid w:val="00F118DC"/>
    <w:rsid w:val="00F15611"/>
    <w:rsid w:val="00F36846"/>
    <w:rsid w:val="00F41394"/>
    <w:rsid w:val="00F4470D"/>
    <w:rsid w:val="00F520C2"/>
    <w:rsid w:val="00FB4D1C"/>
    <w:rsid w:val="00FC18B1"/>
    <w:rsid w:val="00FC2DEF"/>
    <w:rsid w:val="00FC60A3"/>
    <w:rsid w:val="00FE5943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63464E2D"/>
  <w15:chartTrackingRefBased/>
  <w15:docId w15:val="{43D26279-D631-40EC-B29D-B34654CB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36537B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36537B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rsid w:val="00C5078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5078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50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1</TotalTime>
  <Pages>5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61 - IT software fundamentals - Evidence checklist</dc:title>
  <dc:subject/>
  <dc:creator>OCR</dc:creator>
  <cp:keywords>Evidence checklist</cp:keywords>
  <cp:lastModifiedBy>Mary Bree</cp:lastModifiedBy>
  <cp:revision>3</cp:revision>
  <cp:lastPrinted>2010-07-17T18:41:00Z</cp:lastPrinted>
  <dcterms:created xsi:type="dcterms:W3CDTF">2021-06-17T14:17:00Z</dcterms:created>
  <dcterms:modified xsi:type="dcterms:W3CDTF">2021-06-17T14:19:00Z</dcterms:modified>
</cp:coreProperties>
</file>